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610F07D1" w:rsidR="00610B7A" w:rsidRDefault="00610B7A" w:rsidP="00610B7A">
      <w:pPr>
        <w:pStyle w:val="CH"/>
      </w:pPr>
      <w:r w:rsidRPr="003C564B">
        <w:t xml:space="preserve">3GPP </w:t>
      </w:r>
      <w:r w:rsidR="00A85820">
        <w:t>TSG-</w:t>
      </w:r>
      <w:r w:rsidRPr="003C564B">
        <w:t>RAN Meeting #</w:t>
      </w:r>
      <w:r w:rsidR="00A85820">
        <w:t>85</w:t>
      </w:r>
      <w:r>
        <w:tab/>
      </w:r>
      <w:r>
        <w:tab/>
      </w:r>
      <w:r w:rsidRPr="00264308">
        <w:t>R</w:t>
      </w:r>
      <w:r w:rsidR="00A85820">
        <w:t>P</w:t>
      </w:r>
      <w:r w:rsidRPr="00264308">
        <w:t>-</w:t>
      </w:r>
      <w:r w:rsidR="0020778B" w:rsidRPr="0020778B">
        <w:t>19</w:t>
      </w:r>
      <w:r w:rsidR="00954B0B">
        <w:t>23</w:t>
      </w:r>
      <w:r w:rsidR="00DC78FC">
        <w:t>22</w:t>
      </w:r>
    </w:p>
    <w:p w14:paraId="0CBC21AD" w14:textId="19D2CA51" w:rsidR="00610B7A" w:rsidRPr="00FD166F" w:rsidRDefault="00A85820" w:rsidP="00610B7A">
      <w:pPr>
        <w:pStyle w:val="CH"/>
        <w:tabs>
          <w:tab w:val="clear" w:pos="7920"/>
        </w:tabs>
        <w:rPr>
          <w:b w:val="0"/>
        </w:rPr>
      </w:pPr>
      <w:r>
        <w:t>Newport Beach</w:t>
      </w:r>
      <w:r w:rsidR="00610B7A" w:rsidRPr="003C564B">
        <w:t xml:space="preserve">, </w:t>
      </w:r>
      <w:r>
        <w:t>USA</w:t>
      </w:r>
      <w:r w:rsidR="00610B7A" w:rsidRPr="003C564B">
        <w:t xml:space="preserve">, </w:t>
      </w:r>
      <w:r>
        <w:t>16-20</w:t>
      </w:r>
      <w:r w:rsidR="00610B7A" w:rsidRPr="003C564B">
        <w:t xml:space="preserve"> </w:t>
      </w:r>
      <w:r>
        <w:t>September</w:t>
      </w:r>
      <w:r w:rsidR="00610B7A" w:rsidRPr="003C564B">
        <w:t xml:space="preserve"> 2019</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C51E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r>
        <w:t>To ensure timely progress within reduced TUs allocated until RAN #87 (March 2020), objectives 1, 2, and 3 are prioritized until RAN #87.</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bookmarkStart w:id="0" w:name="_GoBack"/>
      <w:bookmarkEnd w:id="0"/>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D65C9" w14:textId="77777777" w:rsidR="003A42B7" w:rsidRDefault="003A42B7">
      <w:r>
        <w:separator/>
      </w:r>
    </w:p>
  </w:endnote>
  <w:endnote w:type="continuationSeparator" w:id="0">
    <w:p w14:paraId="4734E3EF" w14:textId="77777777" w:rsidR="003A42B7" w:rsidRDefault="003A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6180" w14:textId="77777777" w:rsidR="003A42B7" w:rsidRDefault="003A42B7">
      <w:r>
        <w:separator/>
      </w:r>
    </w:p>
  </w:footnote>
  <w:footnote w:type="continuationSeparator" w:id="0">
    <w:p w14:paraId="73D1DA93" w14:textId="77777777" w:rsidR="003A42B7" w:rsidRDefault="003A4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54B0B"/>
    <w:rsid w:val="009617E2"/>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6BAF"/>
    <w:rsid w:val="00DA74F3"/>
    <w:rsid w:val="00DB53F1"/>
    <w:rsid w:val="00DB651C"/>
    <w:rsid w:val="00DB69F3"/>
    <w:rsid w:val="00DC4039"/>
    <w:rsid w:val="00DC4907"/>
    <w:rsid w:val="00DC78FC"/>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38D334-58B6-ED47-A713-01D4D5A8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8</TotalTime>
  <Pages>5</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10</cp:revision>
  <cp:lastPrinted>2000-02-29T19:31:00Z</cp:lastPrinted>
  <dcterms:created xsi:type="dcterms:W3CDTF">2019-09-17T23:30:00Z</dcterms:created>
  <dcterms:modified xsi:type="dcterms:W3CDTF">2019-09-19T21:55:00Z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